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CB1C2" w14:textId="77777777" w:rsidR="00880EC6" w:rsidRDefault="00880EC6" w:rsidP="00880E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PLOMMER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6E7C45AD" w14:textId="77777777" w:rsidR="00880EC6" w:rsidRDefault="00880EC6" w:rsidP="00880E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Capper.</w:t>
      </w:r>
    </w:p>
    <w:p w14:paraId="3089F4C3" w14:textId="77777777" w:rsidR="00880EC6" w:rsidRDefault="00880EC6" w:rsidP="00880EC6">
      <w:pPr>
        <w:rPr>
          <w:rFonts w:ascii="Times New Roman" w:hAnsi="Times New Roman" w:cs="Times New Roman"/>
          <w:sz w:val="24"/>
          <w:szCs w:val="24"/>
        </w:rPr>
      </w:pPr>
    </w:p>
    <w:p w14:paraId="377F9A82" w14:textId="77777777" w:rsidR="00880EC6" w:rsidRDefault="00880EC6" w:rsidP="00880EC6">
      <w:pPr>
        <w:rPr>
          <w:rFonts w:ascii="Times New Roman" w:hAnsi="Times New Roman" w:cs="Times New Roman"/>
          <w:sz w:val="24"/>
          <w:szCs w:val="24"/>
        </w:rPr>
      </w:pPr>
    </w:p>
    <w:p w14:paraId="35573383" w14:textId="77777777" w:rsidR="00880EC6" w:rsidRDefault="00880EC6" w:rsidP="00880E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became a Freeman by redemption.   (R.F.Y.p.213)</w:t>
      </w:r>
    </w:p>
    <w:p w14:paraId="6D5FEA99" w14:textId="77777777" w:rsidR="00880EC6" w:rsidRDefault="00880EC6" w:rsidP="00880EC6">
      <w:pPr>
        <w:rPr>
          <w:rFonts w:ascii="Times New Roman" w:hAnsi="Times New Roman" w:cs="Times New Roman"/>
          <w:sz w:val="24"/>
          <w:szCs w:val="24"/>
        </w:rPr>
      </w:pPr>
    </w:p>
    <w:p w14:paraId="13B7F0C3" w14:textId="77777777" w:rsidR="00880EC6" w:rsidRDefault="00880EC6" w:rsidP="00880EC6">
      <w:pPr>
        <w:rPr>
          <w:rFonts w:ascii="Times New Roman" w:hAnsi="Times New Roman" w:cs="Times New Roman"/>
          <w:sz w:val="24"/>
          <w:szCs w:val="24"/>
        </w:rPr>
      </w:pPr>
    </w:p>
    <w:p w14:paraId="129C2203" w14:textId="77777777" w:rsidR="00880EC6" w:rsidRDefault="00880EC6" w:rsidP="00880E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2018</w:t>
      </w:r>
    </w:p>
    <w:p w14:paraId="6E0DA621" w14:textId="77777777" w:rsidR="006B2F86" w:rsidRPr="00E71FC3" w:rsidRDefault="00880E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86D06" w14:textId="77777777" w:rsidR="00880EC6" w:rsidRDefault="00880EC6" w:rsidP="00E71FC3">
      <w:r>
        <w:separator/>
      </w:r>
    </w:p>
  </w:endnote>
  <w:endnote w:type="continuationSeparator" w:id="0">
    <w:p w14:paraId="160244C1" w14:textId="77777777" w:rsidR="00880EC6" w:rsidRDefault="00880E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F91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B24B2" w14:textId="77777777" w:rsidR="00880EC6" w:rsidRDefault="00880EC6" w:rsidP="00E71FC3">
      <w:r>
        <w:separator/>
      </w:r>
    </w:p>
  </w:footnote>
  <w:footnote w:type="continuationSeparator" w:id="0">
    <w:p w14:paraId="094B527A" w14:textId="77777777" w:rsidR="00880EC6" w:rsidRDefault="00880E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EC6"/>
    <w:rsid w:val="001A7C09"/>
    <w:rsid w:val="00577BD5"/>
    <w:rsid w:val="00656CBA"/>
    <w:rsid w:val="006A1F77"/>
    <w:rsid w:val="00733BE7"/>
    <w:rsid w:val="00880EC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B9637"/>
  <w15:chartTrackingRefBased/>
  <w15:docId w15:val="{FA538091-A6EC-420A-A2AD-3646077ED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EC6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2018-11-18T15:01:00Z</dcterms:created>
  <dcterms:modified xsi:type="dcterms:W3CDTF">2018-11-18T15:01:00Z</dcterms:modified>
</cp:coreProperties>
</file>